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96E7D5" w14:textId="18817026" w:rsidR="00B45976" w:rsidRDefault="00961A35">
      <w:pPr>
        <w:pStyle w:val="Title"/>
        <w:jc w:val="right"/>
      </w:pPr>
      <w:r>
        <w:t>Sweet Karoline’s Cakes</w:t>
      </w:r>
    </w:p>
    <w:p w14:paraId="3A48C80C" w14:textId="09C774D0" w:rsidR="00B45976" w:rsidRDefault="00470255">
      <w:pPr>
        <w:pStyle w:val="Title"/>
        <w:jc w:val="right"/>
      </w:pPr>
      <w:fldSimple w:instr="title  \* Mergeformat ">
        <w:r w:rsidR="00961A35">
          <w:t>Use Case Specification: Create Order</w:t>
        </w:r>
      </w:fldSimple>
    </w:p>
    <w:p w14:paraId="152F3CE5" w14:textId="77777777" w:rsidR="00B45976" w:rsidRDefault="00B45976">
      <w:pPr>
        <w:pStyle w:val="Title"/>
        <w:jc w:val="right"/>
      </w:pPr>
    </w:p>
    <w:p w14:paraId="503FCA13" w14:textId="05F93B6F" w:rsidR="00B45976" w:rsidRDefault="00AE19B8">
      <w:pPr>
        <w:pStyle w:val="Title"/>
        <w:jc w:val="right"/>
        <w:rPr>
          <w:sz w:val="28"/>
        </w:rPr>
      </w:pPr>
      <w:r>
        <w:rPr>
          <w:sz w:val="28"/>
        </w:rPr>
        <w:t>Version 1.0</w:t>
      </w:r>
    </w:p>
    <w:p w14:paraId="3A380D2D" w14:textId="77777777" w:rsidR="00B45976" w:rsidRDefault="00B45976"/>
    <w:p w14:paraId="135E3BC3" w14:textId="77777777" w:rsidR="00B45976" w:rsidRDefault="00B45976"/>
    <w:p w14:paraId="21275519" w14:textId="77777777" w:rsidR="00B45976" w:rsidRDefault="00B45976">
      <w:pPr>
        <w:pStyle w:val="BodyText"/>
      </w:pPr>
    </w:p>
    <w:p w14:paraId="7CF86ED4" w14:textId="77777777" w:rsidR="00B45976" w:rsidRDefault="00B45976">
      <w:pPr>
        <w:pStyle w:val="BodyText"/>
      </w:pPr>
    </w:p>
    <w:p w14:paraId="61C0B78B" w14:textId="77777777" w:rsidR="00B45976" w:rsidRDefault="00B45976">
      <w:pPr>
        <w:sectPr w:rsidR="00B45976">
          <w:headerReference w:type="default" r:id="rId7"/>
          <w:endnotePr>
            <w:numFmt w:val="decimal"/>
          </w:endnotePr>
          <w:pgSz w:w="12240" w:h="15840"/>
          <w:pgMar w:top="1440" w:right="1440" w:bottom="1440" w:left="1440" w:header="720" w:footer="720" w:gutter="0"/>
          <w:cols w:space="720"/>
          <w:vAlign w:val="center"/>
        </w:sectPr>
      </w:pPr>
    </w:p>
    <w:p w14:paraId="394E4B81" w14:textId="77777777" w:rsidR="00B45976" w:rsidRDefault="00AE19B8">
      <w:pPr>
        <w:pStyle w:val="Title"/>
      </w:pPr>
      <w:r>
        <w:lastRenderedPageBreak/>
        <w:t>Revision History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152"/>
        <w:gridCol w:w="3744"/>
        <w:gridCol w:w="2304"/>
      </w:tblGrid>
      <w:tr w:rsidR="00B45976" w14:paraId="35AE8F09" w14:textId="77777777">
        <w:tc>
          <w:tcPr>
            <w:tcW w:w="2304" w:type="dxa"/>
          </w:tcPr>
          <w:p w14:paraId="0BB35EF2" w14:textId="77777777" w:rsidR="00B45976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152" w:type="dxa"/>
          </w:tcPr>
          <w:p w14:paraId="7B4E1D89" w14:textId="77777777" w:rsidR="00B45976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3744" w:type="dxa"/>
          </w:tcPr>
          <w:p w14:paraId="7ED016BD" w14:textId="77777777" w:rsidR="00B45976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2304" w:type="dxa"/>
          </w:tcPr>
          <w:p w14:paraId="1005482D" w14:textId="77777777" w:rsidR="00B45976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Author</w:t>
            </w:r>
          </w:p>
        </w:tc>
      </w:tr>
      <w:tr w:rsidR="00B45976" w14:paraId="2FDBAED1" w14:textId="77777777">
        <w:tc>
          <w:tcPr>
            <w:tcW w:w="2304" w:type="dxa"/>
          </w:tcPr>
          <w:p w14:paraId="04B217F3" w14:textId="16A9B262" w:rsidR="00B45976" w:rsidRDefault="006C212A">
            <w:pPr>
              <w:pStyle w:val="Tabletext"/>
            </w:pPr>
            <w:r>
              <w:t>12/10/18</w:t>
            </w:r>
          </w:p>
        </w:tc>
        <w:tc>
          <w:tcPr>
            <w:tcW w:w="1152" w:type="dxa"/>
          </w:tcPr>
          <w:p w14:paraId="3F4D8A49" w14:textId="67B75A49" w:rsidR="00B45976" w:rsidRDefault="006C212A">
            <w:pPr>
              <w:pStyle w:val="Tabletext"/>
            </w:pPr>
            <w:r>
              <w:t>1.0</w:t>
            </w:r>
          </w:p>
        </w:tc>
        <w:tc>
          <w:tcPr>
            <w:tcW w:w="3744" w:type="dxa"/>
          </w:tcPr>
          <w:p w14:paraId="1CBEF786" w14:textId="72D40586" w:rsidR="00B45976" w:rsidRDefault="006C212A" w:rsidP="007E61E5">
            <w:pPr>
              <w:pStyle w:val="Tabletext"/>
            </w:pPr>
            <w:r>
              <w:t>Use Case Spec for “</w:t>
            </w:r>
            <w:r w:rsidR="007E61E5">
              <w:t>Create Order</w:t>
            </w:r>
            <w:r>
              <w:t>”</w:t>
            </w:r>
          </w:p>
        </w:tc>
        <w:tc>
          <w:tcPr>
            <w:tcW w:w="2304" w:type="dxa"/>
          </w:tcPr>
          <w:p w14:paraId="652AA3D2" w14:textId="47996DFC" w:rsidR="00B45976" w:rsidRDefault="006C212A" w:rsidP="006C212A">
            <w:pPr>
              <w:pStyle w:val="Tabletext"/>
            </w:pPr>
            <w:r>
              <w:t>Cameron Little</w:t>
            </w:r>
          </w:p>
        </w:tc>
      </w:tr>
      <w:tr w:rsidR="00B45976" w14:paraId="3AA99A7F" w14:textId="77777777">
        <w:tc>
          <w:tcPr>
            <w:tcW w:w="2304" w:type="dxa"/>
          </w:tcPr>
          <w:p w14:paraId="19CE679D" w14:textId="77777777" w:rsidR="00B45976" w:rsidRDefault="00B45976">
            <w:pPr>
              <w:pStyle w:val="Tabletext"/>
            </w:pPr>
          </w:p>
        </w:tc>
        <w:tc>
          <w:tcPr>
            <w:tcW w:w="1152" w:type="dxa"/>
          </w:tcPr>
          <w:p w14:paraId="1E69A3CA" w14:textId="77777777" w:rsidR="00B45976" w:rsidRDefault="00B45976">
            <w:pPr>
              <w:pStyle w:val="Tabletext"/>
            </w:pPr>
          </w:p>
        </w:tc>
        <w:tc>
          <w:tcPr>
            <w:tcW w:w="3744" w:type="dxa"/>
          </w:tcPr>
          <w:p w14:paraId="55BD473C" w14:textId="77777777" w:rsidR="00B45976" w:rsidRDefault="00B45976">
            <w:pPr>
              <w:pStyle w:val="Tabletext"/>
            </w:pPr>
          </w:p>
        </w:tc>
        <w:tc>
          <w:tcPr>
            <w:tcW w:w="2304" w:type="dxa"/>
          </w:tcPr>
          <w:p w14:paraId="5962B43E" w14:textId="77777777" w:rsidR="00B45976" w:rsidRDefault="00B45976">
            <w:pPr>
              <w:pStyle w:val="Tabletext"/>
            </w:pPr>
          </w:p>
        </w:tc>
      </w:tr>
      <w:tr w:rsidR="00B45976" w14:paraId="6954BE75" w14:textId="77777777">
        <w:tc>
          <w:tcPr>
            <w:tcW w:w="2304" w:type="dxa"/>
          </w:tcPr>
          <w:p w14:paraId="1798CA2A" w14:textId="77777777" w:rsidR="00B45976" w:rsidRDefault="00B45976">
            <w:pPr>
              <w:pStyle w:val="Tabletext"/>
            </w:pPr>
          </w:p>
        </w:tc>
        <w:tc>
          <w:tcPr>
            <w:tcW w:w="1152" w:type="dxa"/>
          </w:tcPr>
          <w:p w14:paraId="5B90606F" w14:textId="77777777" w:rsidR="00B45976" w:rsidRDefault="00B45976">
            <w:pPr>
              <w:pStyle w:val="Tabletext"/>
            </w:pPr>
          </w:p>
        </w:tc>
        <w:tc>
          <w:tcPr>
            <w:tcW w:w="3744" w:type="dxa"/>
          </w:tcPr>
          <w:p w14:paraId="4CD05E7C" w14:textId="77777777" w:rsidR="00B45976" w:rsidRDefault="00B45976">
            <w:pPr>
              <w:pStyle w:val="Tabletext"/>
            </w:pPr>
          </w:p>
        </w:tc>
        <w:tc>
          <w:tcPr>
            <w:tcW w:w="2304" w:type="dxa"/>
          </w:tcPr>
          <w:p w14:paraId="70C5A4EB" w14:textId="77777777" w:rsidR="00B45976" w:rsidRDefault="00B45976">
            <w:pPr>
              <w:pStyle w:val="Tabletext"/>
            </w:pPr>
          </w:p>
        </w:tc>
      </w:tr>
      <w:tr w:rsidR="00B45976" w14:paraId="35EB8E41" w14:textId="77777777">
        <w:tc>
          <w:tcPr>
            <w:tcW w:w="2304" w:type="dxa"/>
          </w:tcPr>
          <w:p w14:paraId="731B8EB4" w14:textId="77777777" w:rsidR="00B45976" w:rsidRDefault="00B45976">
            <w:pPr>
              <w:pStyle w:val="Tabletext"/>
            </w:pPr>
          </w:p>
        </w:tc>
        <w:tc>
          <w:tcPr>
            <w:tcW w:w="1152" w:type="dxa"/>
          </w:tcPr>
          <w:p w14:paraId="033E876E" w14:textId="77777777" w:rsidR="00B45976" w:rsidRDefault="00B45976">
            <w:pPr>
              <w:pStyle w:val="Tabletext"/>
            </w:pPr>
          </w:p>
        </w:tc>
        <w:tc>
          <w:tcPr>
            <w:tcW w:w="3744" w:type="dxa"/>
          </w:tcPr>
          <w:p w14:paraId="10DE3A24" w14:textId="77777777" w:rsidR="00B45976" w:rsidRDefault="00B45976">
            <w:pPr>
              <w:pStyle w:val="Tabletext"/>
            </w:pPr>
          </w:p>
        </w:tc>
        <w:tc>
          <w:tcPr>
            <w:tcW w:w="2304" w:type="dxa"/>
          </w:tcPr>
          <w:p w14:paraId="38692CE1" w14:textId="77777777" w:rsidR="00B45976" w:rsidRDefault="00B45976">
            <w:pPr>
              <w:pStyle w:val="Tabletext"/>
            </w:pPr>
          </w:p>
        </w:tc>
      </w:tr>
    </w:tbl>
    <w:p w14:paraId="28BD1746" w14:textId="77777777" w:rsidR="00B45976" w:rsidRDefault="00B45976"/>
    <w:p w14:paraId="7932B317" w14:textId="77777777" w:rsidR="00B45976" w:rsidRDefault="00AE19B8">
      <w:pPr>
        <w:pStyle w:val="Title"/>
      </w:pPr>
      <w:r>
        <w:br w:type="page"/>
      </w:r>
      <w:r>
        <w:lastRenderedPageBreak/>
        <w:t>Table of Contents</w:t>
      </w:r>
    </w:p>
    <w:p w14:paraId="03FD26DB" w14:textId="46876885" w:rsidR="00FB2037" w:rsidRDefault="00AE19B8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</w:instrText>
      </w:r>
      <w:r>
        <w:fldChar w:fldCharType="separate"/>
      </w:r>
      <w:r w:rsidR="00FB2037">
        <w:rPr>
          <w:noProof/>
        </w:rPr>
        <w:t>1.</w:t>
      </w:r>
      <w:r w:rsidR="00FB2037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FB2037">
        <w:rPr>
          <w:noProof/>
        </w:rPr>
        <w:t>Use-Case Name</w:t>
      </w:r>
      <w:r w:rsidR="00FB2037">
        <w:rPr>
          <w:noProof/>
        </w:rPr>
        <w:tab/>
      </w:r>
      <w:r w:rsidR="00FB2037">
        <w:rPr>
          <w:noProof/>
        </w:rPr>
        <w:fldChar w:fldCharType="begin"/>
      </w:r>
      <w:r w:rsidR="00FB2037">
        <w:rPr>
          <w:noProof/>
        </w:rPr>
        <w:instrText xml:space="preserve"> PAGEREF _Toc527933003 \h </w:instrText>
      </w:r>
      <w:r w:rsidR="00FB2037">
        <w:rPr>
          <w:noProof/>
        </w:rPr>
      </w:r>
      <w:r w:rsidR="00FB2037">
        <w:rPr>
          <w:noProof/>
        </w:rPr>
        <w:fldChar w:fldCharType="separate"/>
      </w:r>
      <w:r w:rsidR="00FB2037">
        <w:rPr>
          <w:noProof/>
        </w:rPr>
        <w:t>5</w:t>
      </w:r>
      <w:r w:rsidR="00FB2037">
        <w:rPr>
          <w:noProof/>
        </w:rPr>
        <w:fldChar w:fldCharType="end"/>
      </w:r>
    </w:p>
    <w:p w14:paraId="21C84F4A" w14:textId="5597CFDA" w:rsidR="00FB2037" w:rsidRDefault="00FB2037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Brief Description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_Toc527933004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C969869" w14:textId="3877BDB6" w:rsidR="00FB2037" w:rsidRDefault="00FB2037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Flow of Events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_Toc527933005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861B568" w14:textId="7D3664CB" w:rsidR="00FB2037" w:rsidRDefault="00FB2037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Basic Flow: Ordering a Cake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_Toc527933006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77938A3" w14:textId="6CC93D6F" w:rsidR="00FB2037" w:rsidRDefault="00FB2037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Alternative Flows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_Toc527933007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07EA799" w14:textId="7A67CAC8" w:rsidR="00FB2037" w:rsidRDefault="00FB2037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Cupcake Ordering Alternate Flow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_Toc527933008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BD0F949" w14:textId="49291C00" w:rsidR="00FB2037" w:rsidRDefault="00FB2037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Special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_Toc527933021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AF84101" w14:textId="1728D58B" w:rsidR="00FB2037" w:rsidRDefault="00FB2037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Compatibility with Devices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_Toc527933022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0E2BB41" w14:textId="4856CFA3" w:rsidR="00FB2037" w:rsidRDefault="00FB2037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Compatibility with Browsers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_Toc527933023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53651B5" w14:textId="45339613" w:rsidR="00FB2037" w:rsidRDefault="00FB2037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Pre-conditions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_Toc527933024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FE93CDC" w14:textId="0C888A09" w:rsidR="00FB2037" w:rsidRDefault="00FB2037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Account Access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_Toc527933025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1D09A6E" w14:textId="1647D0B7" w:rsidR="00FB2037" w:rsidRDefault="00FB2037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Internet Access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_Toc527933026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AC1294F" w14:textId="5EB2B000" w:rsidR="00FB2037" w:rsidRDefault="00FB2037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Site Navigation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_Toc527933027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2F5A69C8" w14:textId="01B6F27B" w:rsidR="00FB2037" w:rsidRDefault="00FB2037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Post-conditions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_Toc527933028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A98EC55" w14:textId="5CB75DD0" w:rsidR="00FB2037" w:rsidRDefault="00FB2037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Ready for Scheduling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_Toc527933029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7AF4815" w14:textId="552F98B2" w:rsidR="00FB2037" w:rsidRDefault="00FB2037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Extension Points</w:t>
      </w:r>
      <w:bookmarkStart w:id="0" w:name="_GoBack"/>
      <w:bookmarkEnd w:id="0"/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_Toc527933030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A6D00E1" w14:textId="10C8B016" w:rsidR="00FB2037" w:rsidRDefault="00FB2037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Schedule Order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_Toc527933031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4DD95FE4" w14:textId="23C2D1F3" w:rsidR="00B45976" w:rsidRDefault="00AE19B8">
      <w:pPr>
        <w:pStyle w:val="Title"/>
      </w:pPr>
      <w:r>
        <w:rPr>
          <w:rFonts w:ascii="Times New Roman" w:hAnsi="Times New Roman"/>
          <w:sz w:val="20"/>
        </w:rPr>
        <w:fldChar w:fldCharType="end"/>
      </w:r>
      <w:r>
        <w:br w:type="page"/>
      </w:r>
      <w:fldSimple w:instr="title  \* Mergeformat ">
        <w:r w:rsidR="00961A35">
          <w:t>Use Case Specification: Create Order</w:t>
        </w:r>
      </w:fldSimple>
      <w:bookmarkStart w:id="1" w:name="_Toc423410237"/>
      <w:bookmarkStart w:id="2" w:name="_Toc425054503"/>
      <w:r>
        <w:t xml:space="preserve"> </w:t>
      </w:r>
      <w:bookmarkEnd w:id="1"/>
      <w:bookmarkEnd w:id="2"/>
    </w:p>
    <w:p w14:paraId="274093A8" w14:textId="77777777" w:rsidR="00B45976" w:rsidRDefault="00B45976">
      <w:pPr>
        <w:pStyle w:val="InfoBlue"/>
      </w:pPr>
    </w:p>
    <w:p w14:paraId="736D6819" w14:textId="3EF5356C" w:rsidR="00B45976" w:rsidRDefault="00AE19B8" w:rsidP="00BA1AC0">
      <w:pPr>
        <w:pStyle w:val="Heading1"/>
        <w:numPr>
          <w:ilvl w:val="0"/>
          <w:numId w:val="30"/>
        </w:numPr>
      </w:pPr>
      <w:bookmarkStart w:id="3" w:name="_Toc423410238"/>
      <w:bookmarkStart w:id="4" w:name="_Toc425054504"/>
      <w:bookmarkStart w:id="5" w:name="_Toc527933003"/>
      <w:r>
        <w:t>Use-Case Name</w:t>
      </w:r>
      <w:bookmarkEnd w:id="5"/>
    </w:p>
    <w:p w14:paraId="445C5743" w14:textId="258C6DF3" w:rsidR="00BA1AC0" w:rsidRPr="00BA1AC0" w:rsidRDefault="00BA1AC0" w:rsidP="00BA1AC0">
      <w:pPr>
        <w:ind w:firstLine="360"/>
      </w:pPr>
      <w:r>
        <w:t>Create Order</w:t>
      </w:r>
    </w:p>
    <w:p w14:paraId="473F7FA4" w14:textId="77777777" w:rsidR="00B45976" w:rsidRDefault="00AE19B8" w:rsidP="00BA1AC0">
      <w:pPr>
        <w:pStyle w:val="Heading2"/>
      </w:pPr>
      <w:bookmarkStart w:id="6" w:name="_Toc527933004"/>
      <w:r>
        <w:t>Brief Description</w:t>
      </w:r>
      <w:bookmarkEnd w:id="3"/>
      <w:bookmarkEnd w:id="4"/>
      <w:bookmarkEnd w:id="6"/>
    </w:p>
    <w:p w14:paraId="370BFB1E" w14:textId="476A1211" w:rsidR="00961A35" w:rsidRPr="006C212A" w:rsidRDefault="006C212A" w:rsidP="00491287">
      <w:pPr>
        <w:pStyle w:val="BodyText"/>
        <w:tabs>
          <w:tab w:val="left" w:pos="360"/>
        </w:tabs>
        <w:ind w:left="360"/>
      </w:pPr>
      <w:r>
        <w:t xml:space="preserve">This use case allows the customer to </w:t>
      </w:r>
      <w:r w:rsidR="007E61E5">
        <w:t>create an order for their desired item. This use case is an essential part of the system.</w:t>
      </w:r>
    </w:p>
    <w:p w14:paraId="1A025937" w14:textId="77777777" w:rsidR="00B45976" w:rsidRDefault="00AE19B8">
      <w:pPr>
        <w:pStyle w:val="Heading1"/>
        <w:widowControl/>
      </w:pPr>
      <w:bookmarkStart w:id="7" w:name="_Toc423410239"/>
      <w:bookmarkStart w:id="8" w:name="_Toc425054505"/>
      <w:bookmarkStart w:id="9" w:name="_Toc527933005"/>
      <w:r>
        <w:t>Flow of Events</w:t>
      </w:r>
      <w:bookmarkEnd w:id="7"/>
      <w:bookmarkEnd w:id="8"/>
      <w:bookmarkEnd w:id="9"/>
    </w:p>
    <w:p w14:paraId="67255D3B" w14:textId="77777777" w:rsidR="00B45976" w:rsidRDefault="00AE19B8">
      <w:pPr>
        <w:pStyle w:val="Heading2"/>
        <w:widowControl/>
      </w:pPr>
      <w:bookmarkStart w:id="10" w:name="_Toc423410240"/>
      <w:bookmarkStart w:id="11" w:name="_Toc425054506"/>
      <w:bookmarkStart w:id="12" w:name="_Toc527933006"/>
      <w:r>
        <w:t>Basic Flow</w:t>
      </w:r>
      <w:bookmarkEnd w:id="10"/>
      <w:bookmarkEnd w:id="11"/>
      <w:r w:rsidR="00884459">
        <w:t>: Ordering a Cake</w:t>
      </w:r>
      <w:bookmarkEnd w:id="12"/>
    </w:p>
    <w:p w14:paraId="1F76A0DD" w14:textId="4D26DDB3" w:rsidR="00DD6DAA" w:rsidRPr="00BA1AC0" w:rsidRDefault="0078682B" w:rsidP="00491287">
      <w:pPr>
        <w:numPr>
          <w:ilvl w:val="0"/>
          <w:numId w:val="31"/>
        </w:numPr>
        <w:spacing w:line="276" w:lineRule="auto"/>
      </w:pPr>
      <w:r>
        <w:t>The</w:t>
      </w:r>
      <w:r w:rsidR="007E61E5" w:rsidRPr="00BA1AC0">
        <w:t xml:space="preserve"> </w:t>
      </w:r>
      <w:r>
        <w:t>Customer</w:t>
      </w:r>
      <w:r w:rsidR="007E61E5" w:rsidRPr="00BA1AC0">
        <w:t xml:space="preserve"> clicks “Order Now”</w:t>
      </w:r>
    </w:p>
    <w:p w14:paraId="2505FE80" w14:textId="786A8993" w:rsidR="002512BE" w:rsidRPr="00BA1AC0" w:rsidRDefault="007E61E5" w:rsidP="00491287">
      <w:pPr>
        <w:numPr>
          <w:ilvl w:val="0"/>
          <w:numId w:val="31"/>
        </w:numPr>
        <w:spacing w:line="276" w:lineRule="auto"/>
      </w:pPr>
      <w:r w:rsidRPr="00BA1AC0">
        <w:t>The system displays a webpage with an order form</w:t>
      </w:r>
    </w:p>
    <w:p w14:paraId="72014186" w14:textId="7B700295" w:rsidR="002512BE" w:rsidRPr="00BA1AC0" w:rsidRDefault="002512BE" w:rsidP="00491287">
      <w:pPr>
        <w:numPr>
          <w:ilvl w:val="0"/>
          <w:numId w:val="31"/>
        </w:numPr>
        <w:spacing w:line="276" w:lineRule="auto"/>
      </w:pPr>
      <w:r w:rsidRPr="00BA1AC0">
        <w:t xml:space="preserve">The </w:t>
      </w:r>
      <w:r w:rsidR="0078682B">
        <w:t>Customer</w:t>
      </w:r>
      <w:r w:rsidRPr="00BA1AC0">
        <w:t xml:space="preserve"> selects t</w:t>
      </w:r>
      <w:r w:rsidR="002D1DBB" w:rsidRPr="00BA1AC0">
        <w:t>he desired number of cake tiers</w:t>
      </w:r>
    </w:p>
    <w:p w14:paraId="353BA765" w14:textId="4C23DA95" w:rsidR="002512BE" w:rsidRPr="00BA1AC0" w:rsidRDefault="002512BE" w:rsidP="00491287">
      <w:pPr>
        <w:numPr>
          <w:ilvl w:val="0"/>
          <w:numId w:val="31"/>
        </w:numPr>
        <w:spacing w:line="276" w:lineRule="auto"/>
      </w:pPr>
      <w:r w:rsidRPr="00BA1AC0">
        <w:t xml:space="preserve">The </w:t>
      </w:r>
      <w:r w:rsidR="0078682B">
        <w:t>Customer</w:t>
      </w:r>
      <w:r w:rsidRPr="00BA1AC0">
        <w:t xml:space="preserve"> sel</w:t>
      </w:r>
      <w:r w:rsidR="002D1DBB" w:rsidRPr="00BA1AC0">
        <w:t>ects the desired cake size</w:t>
      </w:r>
    </w:p>
    <w:p w14:paraId="4C918EF4" w14:textId="17EA45CF" w:rsidR="002512BE" w:rsidRPr="00BA1AC0" w:rsidRDefault="002512BE" w:rsidP="00491287">
      <w:pPr>
        <w:numPr>
          <w:ilvl w:val="0"/>
          <w:numId w:val="31"/>
        </w:numPr>
        <w:spacing w:line="276" w:lineRule="auto"/>
      </w:pPr>
      <w:r w:rsidRPr="00BA1AC0">
        <w:t xml:space="preserve">The </w:t>
      </w:r>
      <w:r w:rsidR="0078682B">
        <w:t>Customer</w:t>
      </w:r>
      <w:r w:rsidRPr="00BA1AC0">
        <w:t xml:space="preserve"> selects the desired cake flavo</w:t>
      </w:r>
      <w:r w:rsidR="002D1DBB" w:rsidRPr="00BA1AC0">
        <w:t>r</w:t>
      </w:r>
    </w:p>
    <w:p w14:paraId="07260880" w14:textId="2FB25294" w:rsidR="002512BE" w:rsidRPr="00BA1AC0" w:rsidRDefault="002512BE" w:rsidP="00491287">
      <w:pPr>
        <w:numPr>
          <w:ilvl w:val="0"/>
          <w:numId w:val="31"/>
        </w:numPr>
        <w:spacing w:line="276" w:lineRule="auto"/>
      </w:pPr>
      <w:r w:rsidRPr="00BA1AC0">
        <w:t xml:space="preserve">The </w:t>
      </w:r>
      <w:r w:rsidR="0078682B">
        <w:t>Customer</w:t>
      </w:r>
      <w:r w:rsidRPr="00BA1AC0">
        <w:t xml:space="preserve"> selects a desired icing color </w:t>
      </w:r>
    </w:p>
    <w:p w14:paraId="5920D284" w14:textId="70F85E8A" w:rsidR="002512BE" w:rsidRPr="00BA1AC0" w:rsidRDefault="002512BE" w:rsidP="00491287">
      <w:pPr>
        <w:numPr>
          <w:ilvl w:val="0"/>
          <w:numId w:val="31"/>
        </w:numPr>
        <w:spacing w:line="276" w:lineRule="auto"/>
      </w:pPr>
      <w:r w:rsidRPr="00BA1AC0">
        <w:t xml:space="preserve">The </w:t>
      </w:r>
      <w:r w:rsidR="0078682B">
        <w:t>Customer</w:t>
      </w:r>
      <w:r w:rsidRPr="00BA1AC0">
        <w:t xml:space="preserve"> inputs a cake description </w:t>
      </w:r>
    </w:p>
    <w:p w14:paraId="5B38FEBF" w14:textId="264FF30F" w:rsidR="00884459" w:rsidRPr="00BA1AC0" w:rsidRDefault="00884459" w:rsidP="00491287">
      <w:pPr>
        <w:numPr>
          <w:ilvl w:val="0"/>
          <w:numId w:val="31"/>
        </w:numPr>
        <w:spacing w:line="276" w:lineRule="auto"/>
      </w:pPr>
      <w:r w:rsidRPr="00BA1AC0">
        <w:t xml:space="preserve">The </w:t>
      </w:r>
      <w:r w:rsidR="0078682B">
        <w:t>Customer</w:t>
      </w:r>
      <w:r w:rsidRPr="00BA1AC0">
        <w:t xml:space="preserve"> adds a reference</w:t>
      </w:r>
    </w:p>
    <w:p w14:paraId="3491DBB3" w14:textId="0B35066B" w:rsidR="002512BE" w:rsidRPr="00BA1AC0" w:rsidRDefault="00735F0E" w:rsidP="00491287">
      <w:pPr>
        <w:numPr>
          <w:ilvl w:val="0"/>
          <w:numId w:val="31"/>
        </w:numPr>
        <w:spacing w:line="276" w:lineRule="auto"/>
      </w:pPr>
      <w:r w:rsidRPr="00BA1AC0">
        <w:t>The system displays a contact information form</w:t>
      </w:r>
    </w:p>
    <w:p w14:paraId="5AA63499" w14:textId="258C3B84" w:rsidR="00735F0E" w:rsidRPr="00BA1AC0" w:rsidRDefault="00735F0E" w:rsidP="00491287">
      <w:pPr>
        <w:numPr>
          <w:ilvl w:val="0"/>
          <w:numId w:val="31"/>
        </w:numPr>
        <w:spacing w:line="276" w:lineRule="auto"/>
      </w:pPr>
      <w:r w:rsidRPr="00BA1AC0">
        <w:t>The customer inputs their name</w:t>
      </w:r>
    </w:p>
    <w:p w14:paraId="353CB1DE" w14:textId="2898E6A1" w:rsidR="00735F0E" w:rsidRPr="00BA1AC0" w:rsidRDefault="00735F0E" w:rsidP="00491287">
      <w:pPr>
        <w:numPr>
          <w:ilvl w:val="0"/>
          <w:numId w:val="31"/>
        </w:numPr>
        <w:spacing w:line="276" w:lineRule="auto"/>
      </w:pPr>
      <w:r w:rsidRPr="00BA1AC0">
        <w:t>The customer inputs their email</w:t>
      </w:r>
    </w:p>
    <w:p w14:paraId="748054C8" w14:textId="510339EA" w:rsidR="00735F0E" w:rsidRPr="00BA1AC0" w:rsidRDefault="00735F0E" w:rsidP="00491287">
      <w:pPr>
        <w:numPr>
          <w:ilvl w:val="0"/>
          <w:numId w:val="31"/>
        </w:numPr>
        <w:spacing w:line="276" w:lineRule="auto"/>
      </w:pPr>
      <w:r w:rsidRPr="00BA1AC0">
        <w:t>The customer inputs their phone number</w:t>
      </w:r>
    </w:p>
    <w:p w14:paraId="7A417344" w14:textId="4558C959" w:rsidR="00735F0E" w:rsidRPr="00BA1AC0" w:rsidRDefault="00735F0E" w:rsidP="00491287">
      <w:pPr>
        <w:numPr>
          <w:ilvl w:val="0"/>
          <w:numId w:val="31"/>
        </w:numPr>
        <w:spacing w:line="276" w:lineRule="auto"/>
      </w:pPr>
      <w:r w:rsidRPr="00BA1AC0">
        <w:t>The customer inputs a</w:t>
      </w:r>
      <w:r w:rsidR="00002ADF" w:rsidRPr="00BA1AC0">
        <w:t>n optional</w:t>
      </w:r>
      <w:r w:rsidR="002D1DBB" w:rsidRPr="00BA1AC0">
        <w:t xml:space="preserve"> message</w:t>
      </w:r>
    </w:p>
    <w:p w14:paraId="3BEFE639" w14:textId="6D095F5B" w:rsidR="00735F0E" w:rsidRPr="00BA1AC0" w:rsidRDefault="00735F0E" w:rsidP="00491287">
      <w:pPr>
        <w:numPr>
          <w:ilvl w:val="0"/>
          <w:numId w:val="31"/>
        </w:numPr>
        <w:spacing w:line="276" w:lineRule="auto"/>
      </w:pPr>
      <w:r w:rsidRPr="00BA1AC0">
        <w:t xml:space="preserve">The customer continues by </w:t>
      </w:r>
      <w:r w:rsidR="00D12EBF" w:rsidRPr="00BA1AC0">
        <w:t xml:space="preserve">clicking </w:t>
      </w:r>
      <w:r w:rsidRPr="00BA1AC0">
        <w:t>“Schedule Order”</w:t>
      </w:r>
    </w:p>
    <w:p w14:paraId="7D5FEF8C" w14:textId="77777777" w:rsidR="00DD6DAA" w:rsidRPr="00BA1AC0" w:rsidRDefault="00DD6DAA" w:rsidP="00BA1AC0"/>
    <w:p w14:paraId="6475BBB4" w14:textId="77777777" w:rsidR="00B45976" w:rsidRDefault="00AE19B8">
      <w:pPr>
        <w:pStyle w:val="Heading2"/>
        <w:widowControl/>
      </w:pPr>
      <w:bookmarkStart w:id="13" w:name="_Toc423410241"/>
      <w:bookmarkStart w:id="14" w:name="_Toc425054507"/>
      <w:bookmarkStart w:id="15" w:name="_Toc527933007"/>
      <w:r>
        <w:t>Alternative Flows</w:t>
      </w:r>
      <w:bookmarkEnd w:id="13"/>
      <w:bookmarkEnd w:id="14"/>
      <w:bookmarkEnd w:id="15"/>
    </w:p>
    <w:p w14:paraId="13AECD52" w14:textId="77777777" w:rsidR="00884459" w:rsidRPr="00884459" w:rsidRDefault="004C653E" w:rsidP="00884459">
      <w:pPr>
        <w:pStyle w:val="Heading3"/>
        <w:widowControl/>
      </w:pPr>
      <w:bookmarkStart w:id="16" w:name="_Toc527933008"/>
      <w:r>
        <w:t>Cupcake Ordering</w:t>
      </w:r>
      <w:r w:rsidR="00884459">
        <w:t xml:space="preserve"> Alternate Flow</w:t>
      </w:r>
      <w:bookmarkEnd w:id="16"/>
    </w:p>
    <w:p w14:paraId="34078FF7" w14:textId="15238350" w:rsidR="00884459" w:rsidRPr="00884459" w:rsidRDefault="00884459" w:rsidP="00491287">
      <w:pPr>
        <w:pStyle w:val="Heading1"/>
        <w:numPr>
          <w:ilvl w:val="0"/>
          <w:numId w:val="29"/>
        </w:numPr>
        <w:spacing w:before="0" w:after="0" w:line="276" w:lineRule="auto"/>
        <w:rPr>
          <w:rFonts w:ascii="Times New Roman" w:hAnsi="Times New Roman"/>
          <w:b w:val="0"/>
          <w:sz w:val="20"/>
        </w:rPr>
      </w:pPr>
      <w:bookmarkStart w:id="17" w:name="_Toc527932175"/>
      <w:bookmarkStart w:id="18" w:name="_Toc527932735"/>
      <w:bookmarkStart w:id="19" w:name="_Toc527933009"/>
      <w:r w:rsidRPr="00884459">
        <w:rPr>
          <w:rFonts w:ascii="Times New Roman" w:hAnsi="Times New Roman"/>
          <w:b w:val="0"/>
          <w:sz w:val="20"/>
        </w:rPr>
        <w:t xml:space="preserve">The </w:t>
      </w:r>
      <w:r w:rsidR="0078682B">
        <w:rPr>
          <w:rFonts w:ascii="Times New Roman" w:hAnsi="Times New Roman"/>
          <w:b w:val="0"/>
          <w:sz w:val="20"/>
        </w:rPr>
        <w:t>Customer</w:t>
      </w:r>
      <w:r w:rsidRPr="00884459">
        <w:rPr>
          <w:rFonts w:ascii="Times New Roman" w:hAnsi="Times New Roman"/>
          <w:b w:val="0"/>
          <w:sz w:val="20"/>
        </w:rPr>
        <w:t xml:space="preserve"> selects a </w:t>
      </w:r>
      <w:r w:rsidR="00250161">
        <w:rPr>
          <w:rFonts w:ascii="Times New Roman" w:hAnsi="Times New Roman"/>
          <w:b w:val="0"/>
          <w:sz w:val="20"/>
        </w:rPr>
        <w:t>cup</w:t>
      </w:r>
      <w:r w:rsidRPr="00884459">
        <w:rPr>
          <w:rFonts w:ascii="Times New Roman" w:hAnsi="Times New Roman"/>
          <w:b w:val="0"/>
          <w:sz w:val="20"/>
        </w:rPr>
        <w:t>cake flavor</w:t>
      </w:r>
      <w:bookmarkEnd w:id="17"/>
      <w:bookmarkEnd w:id="18"/>
      <w:bookmarkEnd w:id="19"/>
    </w:p>
    <w:p w14:paraId="212AD405" w14:textId="2A0ED39A" w:rsidR="00250161" w:rsidRDefault="00884459" w:rsidP="00491287">
      <w:pPr>
        <w:pStyle w:val="Heading1"/>
        <w:numPr>
          <w:ilvl w:val="0"/>
          <w:numId w:val="29"/>
        </w:numPr>
        <w:spacing w:before="0" w:after="0" w:line="276" w:lineRule="auto"/>
        <w:rPr>
          <w:rFonts w:ascii="Times New Roman" w:hAnsi="Times New Roman"/>
          <w:b w:val="0"/>
          <w:sz w:val="20"/>
        </w:rPr>
      </w:pPr>
      <w:bookmarkStart w:id="20" w:name="_Toc527932176"/>
      <w:bookmarkStart w:id="21" w:name="_Toc527932736"/>
      <w:bookmarkStart w:id="22" w:name="_Toc527933010"/>
      <w:r w:rsidRPr="00884459">
        <w:rPr>
          <w:rFonts w:ascii="Times New Roman" w:hAnsi="Times New Roman"/>
          <w:b w:val="0"/>
          <w:sz w:val="20"/>
        </w:rPr>
        <w:t xml:space="preserve">The </w:t>
      </w:r>
      <w:r w:rsidR="0078682B">
        <w:rPr>
          <w:rFonts w:ascii="Times New Roman" w:hAnsi="Times New Roman"/>
          <w:b w:val="0"/>
          <w:sz w:val="20"/>
        </w:rPr>
        <w:t>Customer</w:t>
      </w:r>
      <w:r w:rsidRPr="00884459">
        <w:rPr>
          <w:rFonts w:ascii="Times New Roman" w:hAnsi="Times New Roman"/>
          <w:b w:val="0"/>
          <w:sz w:val="20"/>
        </w:rPr>
        <w:t xml:space="preserve"> selects an icing flavor</w:t>
      </w:r>
      <w:bookmarkEnd w:id="20"/>
      <w:bookmarkEnd w:id="21"/>
      <w:bookmarkEnd w:id="22"/>
    </w:p>
    <w:p w14:paraId="03147CC4" w14:textId="2CC02382" w:rsidR="00250161" w:rsidRPr="00250161" w:rsidRDefault="00250161" w:rsidP="00491287">
      <w:pPr>
        <w:pStyle w:val="Heading1"/>
        <w:numPr>
          <w:ilvl w:val="0"/>
          <w:numId w:val="29"/>
        </w:numPr>
        <w:spacing w:before="0" w:after="0" w:line="276" w:lineRule="auto"/>
        <w:rPr>
          <w:rFonts w:ascii="Times New Roman" w:hAnsi="Times New Roman"/>
          <w:b w:val="0"/>
          <w:sz w:val="20"/>
        </w:rPr>
      </w:pPr>
      <w:bookmarkStart w:id="23" w:name="_Toc527932177"/>
      <w:bookmarkStart w:id="24" w:name="_Toc527932737"/>
      <w:bookmarkStart w:id="25" w:name="_Toc527933011"/>
      <w:r w:rsidRPr="00250161">
        <w:rPr>
          <w:rFonts w:ascii="Times New Roman" w:hAnsi="Times New Roman"/>
          <w:b w:val="0"/>
          <w:sz w:val="20"/>
        </w:rPr>
        <w:t xml:space="preserve">The </w:t>
      </w:r>
      <w:r w:rsidR="0078682B">
        <w:rPr>
          <w:rFonts w:ascii="Times New Roman" w:hAnsi="Times New Roman"/>
          <w:b w:val="0"/>
          <w:sz w:val="20"/>
        </w:rPr>
        <w:t>Customer</w:t>
      </w:r>
      <w:r w:rsidRPr="00250161">
        <w:rPr>
          <w:rFonts w:ascii="Times New Roman" w:hAnsi="Times New Roman"/>
          <w:b w:val="0"/>
          <w:sz w:val="20"/>
        </w:rPr>
        <w:t xml:space="preserve"> selects an icing color</w:t>
      </w:r>
      <w:bookmarkEnd w:id="23"/>
      <w:bookmarkEnd w:id="24"/>
      <w:bookmarkEnd w:id="25"/>
    </w:p>
    <w:p w14:paraId="4403207A" w14:textId="5B66C220" w:rsidR="00884459" w:rsidRPr="00884459" w:rsidRDefault="00884459" w:rsidP="00491287">
      <w:pPr>
        <w:pStyle w:val="Heading1"/>
        <w:numPr>
          <w:ilvl w:val="0"/>
          <w:numId w:val="29"/>
        </w:numPr>
        <w:spacing w:before="0" w:after="0" w:line="276" w:lineRule="auto"/>
        <w:rPr>
          <w:rFonts w:ascii="Times New Roman" w:hAnsi="Times New Roman"/>
          <w:b w:val="0"/>
          <w:sz w:val="20"/>
        </w:rPr>
      </w:pPr>
      <w:bookmarkStart w:id="26" w:name="_Toc527932178"/>
      <w:bookmarkStart w:id="27" w:name="_Toc527932738"/>
      <w:bookmarkStart w:id="28" w:name="_Toc527933012"/>
      <w:r w:rsidRPr="00884459">
        <w:rPr>
          <w:rFonts w:ascii="Times New Roman" w:hAnsi="Times New Roman"/>
          <w:b w:val="0"/>
          <w:sz w:val="20"/>
        </w:rPr>
        <w:t xml:space="preserve">The </w:t>
      </w:r>
      <w:r w:rsidR="0078682B">
        <w:rPr>
          <w:rFonts w:ascii="Times New Roman" w:hAnsi="Times New Roman"/>
          <w:b w:val="0"/>
          <w:sz w:val="20"/>
        </w:rPr>
        <w:t>Customer</w:t>
      </w:r>
      <w:r w:rsidRPr="00884459">
        <w:rPr>
          <w:rFonts w:ascii="Times New Roman" w:hAnsi="Times New Roman"/>
          <w:b w:val="0"/>
          <w:sz w:val="20"/>
        </w:rPr>
        <w:t xml:space="preserve"> selects number of cupcakes</w:t>
      </w:r>
      <w:bookmarkEnd w:id="26"/>
      <w:bookmarkEnd w:id="27"/>
      <w:bookmarkEnd w:id="28"/>
    </w:p>
    <w:p w14:paraId="4701C7C8" w14:textId="6D24B2F4" w:rsidR="00884459" w:rsidRPr="00884459" w:rsidRDefault="00884459" w:rsidP="00491287">
      <w:pPr>
        <w:pStyle w:val="Heading1"/>
        <w:numPr>
          <w:ilvl w:val="0"/>
          <w:numId w:val="29"/>
        </w:numPr>
        <w:spacing w:before="0" w:after="0" w:line="276" w:lineRule="auto"/>
        <w:rPr>
          <w:rFonts w:ascii="Times New Roman" w:hAnsi="Times New Roman"/>
          <w:b w:val="0"/>
          <w:sz w:val="20"/>
        </w:rPr>
      </w:pPr>
      <w:bookmarkStart w:id="29" w:name="_Toc527932179"/>
      <w:bookmarkStart w:id="30" w:name="_Toc527932739"/>
      <w:bookmarkStart w:id="31" w:name="_Toc527933013"/>
      <w:r w:rsidRPr="00884459">
        <w:rPr>
          <w:rFonts w:ascii="Times New Roman" w:hAnsi="Times New Roman"/>
          <w:b w:val="0"/>
          <w:sz w:val="20"/>
        </w:rPr>
        <w:t xml:space="preserve">The </w:t>
      </w:r>
      <w:r w:rsidR="0078682B">
        <w:rPr>
          <w:rFonts w:ascii="Times New Roman" w:hAnsi="Times New Roman"/>
          <w:b w:val="0"/>
          <w:sz w:val="20"/>
        </w:rPr>
        <w:t>Customer</w:t>
      </w:r>
      <w:r w:rsidRPr="00884459">
        <w:rPr>
          <w:rFonts w:ascii="Times New Roman" w:hAnsi="Times New Roman"/>
          <w:b w:val="0"/>
          <w:sz w:val="20"/>
        </w:rPr>
        <w:t xml:space="preserve"> inputs a description</w:t>
      </w:r>
      <w:bookmarkEnd w:id="29"/>
      <w:bookmarkEnd w:id="30"/>
      <w:bookmarkEnd w:id="31"/>
    </w:p>
    <w:p w14:paraId="2A5A1DDF" w14:textId="6BF3E2CE" w:rsidR="00884459" w:rsidRPr="00884459" w:rsidRDefault="00884459" w:rsidP="00491287">
      <w:pPr>
        <w:pStyle w:val="Heading1"/>
        <w:numPr>
          <w:ilvl w:val="0"/>
          <w:numId w:val="29"/>
        </w:numPr>
        <w:spacing w:before="0" w:after="0" w:line="276" w:lineRule="auto"/>
        <w:rPr>
          <w:rFonts w:ascii="Times New Roman" w:hAnsi="Times New Roman"/>
          <w:b w:val="0"/>
          <w:sz w:val="20"/>
        </w:rPr>
      </w:pPr>
      <w:bookmarkStart w:id="32" w:name="_Toc527932180"/>
      <w:bookmarkStart w:id="33" w:name="_Toc527932740"/>
      <w:bookmarkStart w:id="34" w:name="_Toc527933014"/>
      <w:r w:rsidRPr="00884459">
        <w:rPr>
          <w:rFonts w:ascii="Times New Roman" w:hAnsi="Times New Roman"/>
          <w:b w:val="0"/>
          <w:sz w:val="20"/>
        </w:rPr>
        <w:t xml:space="preserve">The </w:t>
      </w:r>
      <w:r w:rsidR="0078682B">
        <w:rPr>
          <w:rFonts w:ascii="Times New Roman" w:hAnsi="Times New Roman"/>
          <w:b w:val="0"/>
          <w:sz w:val="20"/>
        </w:rPr>
        <w:t>Customer</w:t>
      </w:r>
      <w:r w:rsidRPr="00884459">
        <w:rPr>
          <w:rFonts w:ascii="Times New Roman" w:hAnsi="Times New Roman"/>
          <w:b w:val="0"/>
          <w:sz w:val="20"/>
        </w:rPr>
        <w:t xml:space="preserve"> adds a reference picture</w:t>
      </w:r>
      <w:bookmarkEnd w:id="32"/>
      <w:bookmarkEnd w:id="33"/>
      <w:bookmarkEnd w:id="34"/>
    </w:p>
    <w:p w14:paraId="5E38C229" w14:textId="77777777" w:rsidR="00884459" w:rsidRDefault="00884459" w:rsidP="00491287">
      <w:pPr>
        <w:pStyle w:val="Heading1"/>
        <w:numPr>
          <w:ilvl w:val="0"/>
          <w:numId w:val="29"/>
        </w:numPr>
        <w:spacing w:before="0" w:after="0" w:line="276" w:lineRule="auto"/>
        <w:rPr>
          <w:rFonts w:ascii="Times New Roman" w:hAnsi="Times New Roman"/>
          <w:b w:val="0"/>
          <w:sz w:val="20"/>
        </w:rPr>
      </w:pPr>
      <w:bookmarkStart w:id="35" w:name="_Toc527932181"/>
      <w:bookmarkStart w:id="36" w:name="_Toc527932741"/>
      <w:bookmarkStart w:id="37" w:name="_Toc527933015"/>
      <w:r w:rsidRPr="00884459">
        <w:rPr>
          <w:rFonts w:ascii="Times New Roman" w:hAnsi="Times New Roman"/>
          <w:b w:val="0"/>
          <w:sz w:val="20"/>
        </w:rPr>
        <w:t>The system displays a contact information form</w:t>
      </w:r>
      <w:bookmarkEnd w:id="35"/>
      <w:bookmarkEnd w:id="36"/>
      <w:bookmarkEnd w:id="37"/>
    </w:p>
    <w:p w14:paraId="427D8A0B" w14:textId="77777777" w:rsidR="00884459" w:rsidRDefault="00884459" w:rsidP="00491287">
      <w:pPr>
        <w:pStyle w:val="Heading1"/>
        <w:numPr>
          <w:ilvl w:val="0"/>
          <w:numId w:val="29"/>
        </w:numPr>
        <w:spacing w:before="0" w:after="0" w:line="276" w:lineRule="auto"/>
        <w:rPr>
          <w:rFonts w:ascii="Times New Roman" w:hAnsi="Times New Roman"/>
          <w:b w:val="0"/>
          <w:sz w:val="20"/>
        </w:rPr>
      </w:pPr>
      <w:bookmarkStart w:id="38" w:name="_Toc527932182"/>
      <w:bookmarkStart w:id="39" w:name="_Toc527932742"/>
      <w:bookmarkStart w:id="40" w:name="_Toc527933016"/>
      <w:r w:rsidRPr="00884459">
        <w:rPr>
          <w:rFonts w:ascii="Times New Roman" w:hAnsi="Times New Roman"/>
          <w:b w:val="0"/>
          <w:sz w:val="20"/>
        </w:rPr>
        <w:t>The customer inputs their name</w:t>
      </w:r>
      <w:bookmarkEnd w:id="38"/>
      <w:bookmarkEnd w:id="39"/>
      <w:bookmarkEnd w:id="40"/>
    </w:p>
    <w:p w14:paraId="65259818" w14:textId="77777777" w:rsidR="00884459" w:rsidRDefault="00884459" w:rsidP="00491287">
      <w:pPr>
        <w:pStyle w:val="Heading1"/>
        <w:numPr>
          <w:ilvl w:val="0"/>
          <w:numId w:val="29"/>
        </w:numPr>
        <w:spacing w:before="0" w:after="0" w:line="276" w:lineRule="auto"/>
        <w:rPr>
          <w:rFonts w:ascii="Times New Roman" w:hAnsi="Times New Roman"/>
          <w:b w:val="0"/>
          <w:sz w:val="20"/>
        </w:rPr>
      </w:pPr>
      <w:bookmarkStart w:id="41" w:name="_Toc527932183"/>
      <w:bookmarkStart w:id="42" w:name="_Toc527932743"/>
      <w:bookmarkStart w:id="43" w:name="_Toc527933017"/>
      <w:r w:rsidRPr="00884459">
        <w:rPr>
          <w:rFonts w:ascii="Times New Roman" w:hAnsi="Times New Roman"/>
          <w:b w:val="0"/>
          <w:sz w:val="20"/>
        </w:rPr>
        <w:t>The customer inputs their email</w:t>
      </w:r>
      <w:bookmarkEnd w:id="41"/>
      <w:bookmarkEnd w:id="42"/>
      <w:bookmarkEnd w:id="43"/>
    </w:p>
    <w:p w14:paraId="6E48B139" w14:textId="77777777" w:rsidR="00884459" w:rsidRPr="00884459" w:rsidRDefault="00884459" w:rsidP="00491287">
      <w:pPr>
        <w:pStyle w:val="Heading1"/>
        <w:numPr>
          <w:ilvl w:val="0"/>
          <w:numId w:val="29"/>
        </w:numPr>
        <w:spacing w:before="0" w:after="0" w:line="276" w:lineRule="auto"/>
        <w:rPr>
          <w:rFonts w:ascii="Times New Roman" w:hAnsi="Times New Roman"/>
          <w:b w:val="0"/>
          <w:sz w:val="20"/>
        </w:rPr>
      </w:pPr>
      <w:bookmarkStart w:id="44" w:name="_Toc527932184"/>
      <w:bookmarkStart w:id="45" w:name="_Toc527932744"/>
      <w:bookmarkStart w:id="46" w:name="_Toc527933018"/>
      <w:r w:rsidRPr="00884459">
        <w:rPr>
          <w:rFonts w:ascii="Times New Roman" w:hAnsi="Times New Roman"/>
          <w:b w:val="0"/>
          <w:sz w:val="20"/>
        </w:rPr>
        <w:t>The customer inputs their phone number</w:t>
      </w:r>
      <w:bookmarkEnd w:id="44"/>
      <w:bookmarkEnd w:id="45"/>
      <w:bookmarkEnd w:id="46"/>
    </w:p>
    <w:p w14:paraId="75C3D61C" w14:textId="77777777" w:rsidR="00884459" w:rsidRPr="00884459" w:rsidRDefault="00884459" w:rsidP="00491287">
      <w:pPr>
        <w:pStyle w:val="Heading1"/>
        <w:numPr>
          <w:ilvl w:val="0"/>
          <w:numId w:val="29"/>
        </w:numPr>
        <w:spacing w:before="0" w:after="0" w:line="276" w:lineRule="auto"/>
        <w:rPr>
          <w:rFonts w:ascii="Times New Roman" w:hAnsi="Times New Roman"/>
          <w:b w:val="0"/>
          <w:sz w:val="20"/>
        </w:rPr>
      </w:pPr>
      <w:bookmarkStart w:id="47" w:name="_Toc527932185"/>
      <w:bookmarkStart w:id="48" w:name="_Toc527932745"/>
      <w:bookmarkStart w:id="49" w:name="_Toc527933019"/>
      <w:r w:rsidRPr="00884459">
        <w:rPr>
          <w:rFonts w:ascii="Times New Roman" w:hAnsi="Times New Roman"/>
          <w:b w:val="0"/>
          <w:sz w:val="20"/>
        </w:rPr>
        <w:t>The customer inputs an optional message</w:t>
      </w:r>
      <w:bookmarkEnd w:id="47"/>
      <w:bookmarkEnd w:id="48"/>
      <w:bookmarkEnd w:id="49"/>
    </w:p>
    <w:p w14:paraId="74F9DA7E" w14:textId="77777777" w:rsidR="00884459" w:rsidRPr="00884459" w:rsidRDefault="00884459" w:rsidP="00491287">
      <w:pPr>
        <w:pStyle w:val="Heading1"/>
        <w:numPr>
          <w:ilvl w:val="0"/>
          <w:numId w:val="29"/>
        </w:numPr>
        <w:spacing w:before="0" w:after="0" w:line="276" w:lineRule="auto"/>
        <w:rPr>
          <w:rFonts w:ascii="Times New Roman" w:hAnsi="Times New Roman"/>
          <w:b w:val="0"/>
          <w:sz w:val="20"/>
        </w:rPr>
      </w:pPr>
      <w:bookmarkStart w:id="50" w:name="_Toc527932186"/>
      <w:bookmarkStart w:id="51" w:name="_Toc527932746"/>
      <w:bookmarkStart w:id="52" w:name="_Toc527933020"/>
      <w:r w:rsidRPr="00884459">
        <w:rPr>
          <w:rFonts w:ascii="Times New Roman" w:hAnsi="Times New Roman"/>
          <w:b w:val="0"/>
          <w:sz w:val="20"/>
        </w:rPr>
        <w:t>The customer continues by clicking “Schedule Order”</w:t>
      </w:r>
      <w:bookmarkEnd w:id="50"/>
      <w:bookmarkEnd w:id="51"/>
      <w:bookmarkEnd w:id="52"/>
    </w:p>
    <w:p w14:paraId="30400A63" w14:textId="77777777" w:rsidR="00884459" w:rsidRPr="00884459" w:rsidRDefault="00884459" w:rsidP="00884459">
      <w:r>
        <w:tab/>
      </w:r>
    </w:p>
    <w:p w14:paraId="4E353F6B" w14:textId="77777777" w:rsidR="00B45976" w:rsidRDefault="00AE19B8" w:rsidP="002947D9">
      <w:pPr>
        <w:pStyle w:val="Heading1"/>
      </w:pPr>
      <w:bookmarkStart w:id="53" w:name="_Toc423410251"/>
      <w:bookmarkStart w:id="54" w:name="_Toc425054510"/>
      <w:bookmarkStart w:id="55" w:name="_Toc527933021"/>
      <w:r>
        <w:lastRenderedPageBreak/>
        <w:t>Special Requirements</w:t>
      </w:r>
      <w:bookmarkEnd w:id="53"/>
      <w:bookmarkEnd w:id="54"/>
      <w:bookmarkEnd w:id="55"/>
    </w:p>
    <w:p w14:paraId="3B71C066" w14:textId="3B705771" w:rsidR="00BA1AC0" w:rsidRDefault="00BA1AC0" w:rsidP="00BA1AC0">
      <w:pPr>
        <w:pStyle w:val="Heading2"/>
        <w:widowControl/>
      </w:pPr>
      <w:bookmarkStart w:id="56" w:name="_Toc527933022"/>
      <w:r>
        <w:t>Compatibility with Devices</w:t>
      </w:r>
      <w:bookmarkEnd w:id="56"/>
    </w:p>
    <w:p w14:paraId="5FD76DA1" w14:textId="5D38F2A9" w:rsidR="00BA1AC0" w:rsidRDefault="00BA1AC0" w:rsidP="00BA1AC0">
      <w:pPr>
        <w:ind w:left="450"/>
      </w:pPr>
      <w:r w:rsidRPr="00BA1AC0">
        <w:t>Must work on mobile operating systems such as iOS and Android</w:t>
      </w:r>
    </w:p>
    <w:p w14:paraId="6CC2277E" w14:textId="6F71EE67" w:rsidR="00BA1AC0" w:rsidRDefault="00BA1AC0" w:rsidP="00BA1AC0"/>
    <w:p w14:paraId="78C56ECB" w14:textId="21D8BFE6" w:rsidR="00030A9F" w:rsidRDefault="00BA1AC0" w:rsidP="00030A9F">
      <w:pPr>
        <w:pStyle w:val="Heading2"/>
      </w:pPr>
      <w:bookmarkStart w:id="57" w:name="_Toc527933023"/>
      <w:r>
        <w:t>Compatibility with Browsers</w:t>
      </w:r>
      <w:bookmarkEnd w:id="57"/>
    </w:p>
    <w:p w14:paraId="13469022" w14:textId="56D8CEA7" w:rsidR="00BA1AC0" w:rsidRPr="00BA1AC0" w:rsidRDefault="00BA1AC0" w:rsidP="00BA1AC0">
      <w:pPr>
        <w:ind w:left="450"/>
      </w:pPr>
      <w:r w:rsidRPr="00BA1AC0">
        <w:t>Must work on all modern browsers, i.e. Chrome, Firefox, Safari, Edge</w:t>
      </w:r>
    </w:p>
    <w:p w14:paraId="49384ADF" w14:textId="77777777" w:rsidR="00B45976" w:rsidRDefault="00B45976"/>
    <w:p w14:paraId="6B261B48" w14:textId="777D259C" w:rsidR="0078682B" w:rsidRPr="0078682B" w:rsidRDefault="00AE19B8" w:rsidP="0078682B">
      <w:pPr>
        <w:pStyle w:val="Heading1"/>
        <w:widowControl/>
      </w:pPr>
      <w:bookmarkStart w:id="58" w:name="_Toc423410253"/>
      <w:bookmarkStart w:id="59" w:name="_Toc425054512"/>
      <w:bookmarkStart w:id="60" w:name="_Toc527933024"/>
      <w:r>
        <w:t>Pre-conditions</w:t>
      </w:r>
      <w:bookmarkEnd w:id="58"/>
      <w:bookmarkEnd w:id="59"/>
      <w:bookmarkEnd w:id="60"/>
    </w:p>
    <w:p w14:paraId="1A025537" w14:textId="05427EB6" w:rsidR="006C6FB4" w:rsidRDefault="0078682B" w:rsidP="00030A9F">
      <w:pPr>
        <w:pStyle w:val="Heading2"/>
        <w:widowControl/>
      </w:pPr>
      <w:bookmarkStart w:id="61" w:name="_Toc527933025"/>
      <w:r>
        <w:t>Account Access</w:t>
      </w:r>
      <w:bookmarkEnd w:id="61"/>
    </w:p>
    <w:p w14:paraId="668BE8C8" w14:textId="61EA013A" w:rsidR="00D12EBF" w:rsidRDefault="00D12EBF" w:rsidP="00BA1AC0">
      <w:pPr>
        <w:ind w:left="450"/>
      </w:pPr>
      <w:r>
        <w:t>The customer may or may not be logged in</w:t>
      </w:r>
    </w:p>
    <w:p w14:paraId="0BD90F10" w14:textId="77777777" w:rsidR="0078682B" w:rsidRDefault="0078682B" w:rsidP="0078682B">
      <w:pPr>
        <w:pStyle w:val="Heading2"/>
      </w:pPr>
      <w:bookmarkStart w:id="62" w:name="_Toc527489769"/>
      <w:bookmarkStart w:id="63" w:name="_Toc527495892"/>
      <w:bookmarkStart w:id="64" w:name="_Toc527933026"/>
      <w:r>
        <w:t>Internet Access</w:t>
      </w:r>
      <w:bookmarkEnd w:id="62"/>
      <w:bookmarkEnd w:id="63"/>
      <w:bookmarkEnd w:id="64"/>
    </w:p>
    <w:p w14:paraId="21239642" w14:textId="77777777" w:rsidR="0078682B" w:rsidRDefault="0078682B" w:rsidP="0078682B">
      <w:pPr>
        <w:ind w:left="720"/>
      </w:pPr>
      <w:r>
        <w:t>The use must have internet access to view the customer database.</w:t>
      </w:r>
    </w:p>
    <w:p w14:paraId="6D48135A" w14:textId="77777777" w:rsidR="0078682B" w:rsidRDefault="0078682B" w:rsidP="0078682B">
      <w:pPr>
        <w:pStyle w:val="Heading2"/>
      </w:pPr>
      <w:bookmarkStart w:id="65" w:name="_Toc527489770"/>
      <w:bookmarkStart w:id="66" w:name="_Toc527495893"/>
      <w:bookmarkStart w:id="67" w:name="_Toc527933027"/>
      <w:r>
        <w:t>Site Navigation</w:t>
      </w:r>
      <w:bookmarkEnd w:id="65"/>
      <w:bookmarkEnd w:id="66"/>
      <w:bookmarkEnd w:id="67"/>
    </w:p>
    <w:p w14:paraId="693E0880" w14:textId="58C3C6CC" w:rsidR="0078682B" w:rsidRDefault="0078682B" w:rsidP="0078682B">
      <w:pPr>
        <w:ind w:left="450"/>
      </w:pPr>
      <w:r>
        <w:t>The user navigates to the database site.</w:t>
      </w:r>
    </w:p>
    <w:p w14:paraId="69AE5440" w14:textId="77777777" w:rsidR="0078682B" w:rsidRPr="00D12EBF" w:rsidRDefault="0078682B" w:rsidP="0078682B">
      <w:pPr>
        <w:ind w:left="450"/>
      </w:pPr>
    </w:p>
    <w:p w14:paraId="206E3DA4" w14:textId="77777777" w:rsidR="00B45976" w:rsidRDefault="00AE19B8" w:rsidP="002947D9">
      <w:pPr>
        <w:pStyle w:val="Heading1"/>
        <w:widowControl/>
      </w:pPr>
      <w:bookmarkStart w:id="68" w:name="_Toc423410255"/>
      <w:bookmarkStart w:id="69" w:name="_Toc425054514"/>
      <w:bookmarkStart w:id="70" w:name="_Toc527933028"/>
      <w:r>
        <w:t>Post-conditions</w:t>
      </w:r>
      <w:bookmarkEnd w:id="68"/>
      <w:bookmarkEnd w:id="69"/>
      <w:bookmarkEnd w:id="70"/>
    </w:p>
    <w:p w14:paraId="403F6F28" w14:textId="04FD862B" w:rsidR="006C6FB4" w:rsidRDefault="00BA1AC0">
      <w:pPr>
        <w:pStyle w:val="Heading2"/>
        <w:widowControl/>
      </w:pPr>
      <w:bookmarkStart w:id="71" w:name="_Toc527933029"/>
      <w:r>
        <w:t xml:space="preserve">Ready </w:t>
      </w:r>
      <w:r w:rsidR="00420AD7">
        <w:t>for</w:t>
      </w:r>
      <w:r>
        <w:t xml:space="preserve"> Scheduling</w:t>
      </w:r>
      <w:bookmarkEnd w:id="71"/>
    </w:p>
    <w:p w14:paraId="5C981C4F" w14:textId="1718D446" w:rsidR="00B45976" w:rsidRDefault="006C6FB4" w:rsidP="00491287">
      <w:pPr>
        <w:ind w:left="270" w:firstLine="90"/>
      </w:pPr>
      <w:r>
        <w:t xml:space="preserve"> The system </w:t>
      </w:r>
      <w:r w:rsidR="002947D9">
        <w:t>can be in the Schedule Order state of the ordering process</w:t>
      </w:r>
      <w:r w:rsidR="0078682B">
        <w:t>.</w:t>
      </w:r>
    </w:p>
    <w:p w14:paraId="5282E72D" w14:textId="77777777" w:rsidR="00B45976" w:rsidRDefault="00AE19B8" w:rsidP="002947D9">
      <w:pPr>
        <w:pStyle w:val="Heading1"/>
      </w:pPr>
      <w:bookmarkStart w:id="72" w:name="_Toc527933030"/>
      <w:r>
        <w:t>Extension Points</w:t>
      </w:r>
      <w:bookmarkEnd w:id="72"/>
    </w:p>
    <w:p w14:paraId="02EB9972" w14:textId="77777777" w:rsidR="00CA0558" w:rsidRDefault="000E29C5" w:rsidP="002947D9">
      <w:pPr>
        <w:pStyle w:val="Heading2"/>
      </w:pPr>
      <w:bookmarkStart w:id="73" w:name="_Toc527933031"/>
      <w:r>
        <w:t>Schedule Order</w:t>
      </w:r>
      <w:bookmarkEnd w:id="73"/>
    </w:p>
    <w:sectPr w:rsidR="00CA0558">
      <w:headerReference w:type="default" r:id="rId8"/>
      <w:footerReference w:type="default" r:id="rId9"/>
      <w:endnotePr>
        <w:numFmt w:val="decimal"/>
      </w:endnotePr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F0F434" w14:textId="77777777" w:rsidR="00C872DA" w:rsidRDefault="00C872DA">
      <w:pPr>
        <w:spacing w:line="240" w:lineRule="auto"/>
      </w:pPr>
      <w:r>
        <w:separator/>
      </w:r>
    </w:p>
  </w:endnote>
  <w:endnote w:type="continuationSeparator" w:id="0">
    <w:p w14:paraId="597E6FC6" w14:textId="77777777" w:rsidR="00C872DA" w:rsidRDefault="00C872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3162"/>
      <w:gridCol w:w="3162"/>
      <w:gridCol w:w="3162"/>
    </w:tblGrid>
    <w:tr w:rsidR="00B45976" w14:paraId="1A3E4D97" w14:textId="77777777"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71345796" w14:textId="77777777" w:rsidR="00B45976" w:rsidRDefault="00AE19B8">
          <w:pPr>
            <w:ind w:right="360"/>
            <w:rPr>
              <w:sz w:val="24"/>
            </w:rPr>
          </w:pPr>
          <w:r>
            <w:t>Confidential</w:t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00111879" w14:textId="28A8D784" w:rsidR="00B45976" w:rsidRDefault="00AE19B8" w:rsidP="007E61E5">
          <w:pPr>
            <w:jc w:val="center"/>
          </w:pPr>
          <w:r>
            <w:fldChar w:fldCharType="begin"/>
          </w:r>
          <w:r>
            <w:instrText>symbol 211 \f "Symbol" \s 10</w:instrText>
          </w:r>
          <w:r>
            <w:fldChar w:fldCharType="separate"/>
          </w:r>
          <w:r>
            <w:rPr>
              <w:rFonts w:ascii="Symbol" w:hAnsi="Symbol"/>
            </w:rPr>
            <w:t>Ó</w:t>
          </w:r>
          <w:r>
            <w:fldChar w:fldCharType="end"/>
          </w:r>
          <w:r w:rsidR="00961A35">
            <w:t xml:space="preserve"> </w:t>
          </w:r>
          <w:fldSimple w:instr=" DOCPROPERTY &quot;Company&quot;  \* MERGEFORMAT ">
            <w:r w:rsidR="00961A35">
              <w:t>Scarlet Birds Consulting</w:t>
            </w:r>
          </w:fldSimple>
          <w:r>
            <w:t xml:space="preserve">, </w:t>
          </w:r>
          <w:r>
            <w:fldChar w:fldCharType="begin"/>
          </w:r>
          <w:r>
            <w:instrText xml:space="preserve"> DATE \@ "yyyy" </w:instrText>
          </w:r>
          <w:r>
            <w:fldChar w:fldCharType="separate"/>
          </w:r>
          <w:r w:rsidR="00BA1AC0">
            <w:rPr>
              <w:noProof/>
            </w:rPr>
            <w:t>2018</w:t>
          </w:r>
          <w:r>
            <w:fldChar w:fldCharType="end"/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2AE47A8D" w14:textId="77777777" w:rsidR="00B45976" w:rsidRDefault="00AE19B8">
          <w:pPr>
            <w:jc w:val="right"/>
          </w:pPr>
          <w: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page </w:instrText>
          </w:r>
          <w:r>
            <w:rPr>
              <w:rStyle w:val="PageNumber"/>
            </w:rPr>
            <w:fldChar w:fldCharType="separate"/>
          </w:r>
          <w:r w:rsidR="00D12EBF">
            <w:rPr>
              <w:rStyle w:val="PageNumber"/>
              <w:noProof/>
            </w:rPr>
            <w:t>5</w:t>
          </w:r>
          <w:r>
            <w:rPr>
              <w:rStyle w:val="PageNumber"/>
            </w:rPr>
            <w:fldChar w:fldCharType="end"/>
          </w:r>
        </w:p>
      </w:tc>
    </w:tr>
  </w:tbl>
  <w:p w14:paraId="63335D37" w14:textId="77777777" w:rsidR="00B45976" w:rsidRDefault="00B459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19D717" w14:textId="77777777" w:rsidR="00C872DA" w:rsidRDefault="00C872DA">
      <w:pPr>
        <w:spacing w:line="240" w:lineRule="auto"/>
      </w:pPr>
      <w:r>
        <w:separator/>
      </w:r>
    </w:p>
  </w:footnote>
  <w:footnote w:type="continuationSeparator" w:id="0">
    <w:p w14:paraId="766F0DC5" w14:textId="77777777" w:rsidR="00C872DA" w:rsidRDefault="00C872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6FCE43" w14:textId="77777777" w:rsidR="00B45976" w:rsidRDefault="00B45976">
    <w:pPr>
      <w:rPr>
        <w:sz w:val="24"/>
      </w:rPr>
    </w:pPr>
  </w:p>
  <w:p w14:paraId="1148AAAC" w14:textId="77777777" w:rsidR="00B45976" w:rsidRDefault="00B45976">
    <w:pPr>
      <w:pBdr>
        <w:top w:val="single" w:sz="6" w:space="1" w:color="auto"/>
      </w:pBdr>
      <w:rPr>
        <w:sz w:val="24"/>
      </w:rPr>
    </w:pPr>
  </w:p>
  <w:p w14:paraId="2BC84328" w14:textId="7EE5F518" w:rsidR="00B45976" w:rsidRDefault="00470255">
    <w:pPr>
      <w:pBdr>
        <w:bottom w:val="single" w:sz="6" w:space="1" w:color="auto"/>
      </w:pBdr>
      <w:jc w:val="right"/>
      <w:rPr>
        <w:rFonts w:ascii="Arial" w:hAnsi="Arial"/>
        <w:b/>
        <w:sz w:val="36"/>
      </w:rPr>
    </w:pPr>
    <w:r>
      <w:rPr>
        <w:rFonts w:ascii="Arial" w:hAnsi="Arial"/>
        <w:b/>
        <w:sz w:val="36"/>
      </w:rPr>
      <w:fldChar w:fldCharType="begin"/>
    </w:r>
    <w:r>
      <w:rPr>
        <w:rFonts w:ascii="Arial" w:hAnsi="Arial"/>
        <w:b/>
        <w:sz w:val="36"/>
      </w:rPr>
      <w:instrText xml:space="preserve"> DOCPROPERTY "Company"  \* MERGEFORMAT </w:instrText>
    </w:r>
    <w:r>
      <w:rPr>
        <w:rFonts w:ascii="Arial" w:hAnsi="Arial"/>
        <w:b/>
        <w:sz w:val="36"/>
      </w:rPr>
      <w:fldChar w:fldCharType="separate"/>
    </w:r>
    <w:r w:rsidR="00961A35">
      <w:rPr>
        <w:rFonts w:ascii="Arial" w:hAnsi="Arial"/>
        <w:b/>
        <w:sz w:val="36"/>
      </w:rPr>
      <w:t>Scarlet Birds Consulting</w:t>
    </w:r>
    <w:r>
      <w:rPr>
        <w:rFonts w:ascii="Arial" w:hAnsi="Arial"/>
        <w:b/>
        <w:sz w:val="36"/>
      </w:rPr>
      <w:fldChar w:fldCharType="end"/>
    </w:r>
  </w:p>
  <w:p w14:paraId="3CC511A0" w14:textId="77777777" w:rsidR="00B45976" w:rsidRDefault="00B45976">
    <w:pPr>
      <w:pBdr>
        <w:bottom w:val="single" w:sz="6" w:space="1" w:color="auto"/>
      </w:pBdr>
      <w:jc w:val="right"/>
      <w:rPr>
        <w:sz w:val="24"/>
      </w:rPr>
    </w:pPr>
  </w:p>
  <w:p w14:paraId="6F41F486" w14:textId="77777777" w:rsidR="00B45976" w:rsidRDefault="00B459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6379"/>
      <w:gridCol w:w="3179"/>
    </w:tblGrid>
    <w:tr w:rsidR="00B45976" w14:paraId="79AED23E" w14:textId="77777777">
      <w:tc>
        <w:tcPr>
          <w:tcW w:w="6379" w:type="dxa"/>
        </w:tcPr>
        <w:p w14:paraId="74FDFFF4" w14:textId="0C9D4A3D" w:rsidR="00B45976" w:rsidRDefault="00961A35">
          <w:r>
            <w:t>Sweet Karoline’s Cakes</w:t>
          </w:r>
        </w:p>
      </w:tc>
      <w:tc>
        <w:tcPr>
          <w:tcW w:w="3179" w:type="dxa"/>
        </w:tcPr>
        <w:p w14:paraId="4F5136C4" w14:textId="6F333BF5" w:rsidR="00B45976" w:rsidRDefault="00AE19B8">
          <w:pPr>
            <w:tabs>
              <w:tab w:val="left" w:pos="1135"/>
            </w:tabs>
            <w:spacing w:before="40"/>
            <w:ind w:right="68"/>
          </w:pPr>
          <w:r>
            <w:t xml:space="preserve">  Version:           1.0</w:t>
          </w:r>
        </w:p>
      </w:tc>
    </w:tr>
    <w:tr w:rsidR="00B45976" w14:paraId="3D9AB994" w14:textId="77777777">
      <w:tc>
        <w:tcPr>
          <w:tcW w:w="6379" w:type="dxa"/>
        </w:tcPr>
        <w:p w14:paraId="42C49AF2" w14:textId="4260A781" w:rsidR="00B45976" w:rsidRDefault="00470255" w:rsidP="007E61E5">
          <w:fldSimple w:instr="title  \* Mergeformat ">
            <w:r w:rsidR="00961A35">
              <w:t>Use Case Specification: Create Order</w:t>
            </w:r>
          </w:fldSimple>
        </w:p>
      </w:tc>
      <w:tc>
        <w:tcPr>
          <w:tcW w:w="3179" w:type="dxa"/>
        </w:tcPr>
        <w:p w14:paraId="0B790AA9" w14:textId="04C02973" w:rsidR="00B45976" w:rsidRDefault="00AE19B8" w:rsidP="006C212A">
          <w:r>
            <w:t xml:space="preserve">  Date:  </w:t>
          </w:r>
          <w:r w:rsidR="006C212A">
            <w:t>12</w:t>
          </w:r>
          <w:r>
            <w:t>/</w:t>
          </w:r>
          <w:r w:rsidR="006C212A">
            <w:t>10</w:t>
          </w:r>
          <w:r>
            <w:t>/</w:t>
          </w:r>
          <w:r w:rsidR="006C212A">
            <w:t>18</w:t>
          </w:r>
        </w:p>
      </w:tc>
    </w:tr>
    <w:tr w:rsidR="00B45976" w14:paraId="4BA70495" w14:textId="77777777">
      <w:tc>
        <w:tcPr>
          <w:tcW w:w="9558" w:type="dxa"/>
          <w:gridSpan w:val="2"/>
        </w:tcPr>
        <w:p w14:paraId="73CE47D7" w14:textId="77777777" w:rsidR="00B45976" w:rsidRDefault="00AE19B8">
          <w:r>
            <w:t>&lt;document identifier&gt;</w:t>
          </w:r>
        </w:p>
      </w:tc>
    </w:tr>
  </w:tbl>
  <w:p w14:paraId="61679D2C" w14:textId="77777777" w:rsidR="00B45976" w:rsidRDefault="00B459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44" w:legacyIndent="0"/>
      <w:lvlJc w:val="left"/>
    </w:lvl>
    <w:lvl w:ilvl="1">
      <w:start w:val="1"/>
      <w:numFmt w:val="decimal"/>
      <w:pStyle w:val="Heading2"/>
      <w:lvlText w:val="%1.%2"/>
      <w:legacy w:legacy="1" w:legacySpace="144" w:legacyIndent="0"/>
      <w:lvlJc w:val="left"/>
    </w:lvl>
    <w:lvl w:ilvl="2">
      <w:start w:val="1"/>
      <w:numFmt w:val="decimal"/>
      <w:pStyle w:val="Heading3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2247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11709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2BD16D5"/>
    <w:multiLevelType w:val="hybridMultilevel"/>
    <w:tmpl w:val="DBB4313E"/>
    <w:lvl w:ilvl="0" w:tplc="6CBCD1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C41F9E"/>
    <w:multiLevelType w:val="hybridMultilevel"/>
    <w:tmpl w:val="674C5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B6DC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21A0525"/>
    <w:multiLevelType w:val="hybridMultilevel"/>
    <w:tmpl w:val="9190C662"/>
    <w:lvl w:ilvl="0" w:tplc="6CBCD1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2443AC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C0860DB"/>
    <w:multiLevelType w:val="hybridMultilevel"/>
    <w:tmpl w:val="FB047CF0"/>
    <w:lvl w:ilvl="0" w:tplc="05CE121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D4B63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1960766"/>
    <w:multiLevelType w:val="hybridMultilevel"/>
    <w:tmpl w:val="CCEAD25E"/>
    <w:lvl w:ilvl="0" w:tplc="F96EA6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D2C4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2982B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375481C"/>
    <w:multiLevelType w:val="singleLevel"/>
    <w:tmpl w:val="E6747D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69D547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2B97F7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6EC1CD6"/>
    <w:multiLevelType w:val="hybridMultilevel"/>
    <w:tmpl w:val="DBB4313E"/>
    <w:lvl w:ilvl="0" w:tplc="6CBCD1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E170D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F64732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52DF73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5F115A93"/>
    <w:multiLevelType w:val="hybridMultilevel"/>
    <w:tmpl w:val="60ECC2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0E4645"/>
    <w:multiLevelType w:val="hybridMultilevel"/>
    <w:tmpl w:val="AA5E539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7B66F47"/>
    <w:multiLevelType w:val="multilevel"/>
    <w:tmpl w:val="6E80ABD6"/>
    <w:lvl w:ilvl="0">
      <w:start w:val="1"/>
      <w:numFmt w:val="decimal"/>
      <w:pStyle w:val="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6B98761D"/>
    <w:multiLevelType w:val="hybridMultilevel"/>
    <w:tmpl w:val="8EA6E354"/>
    <w:lvl w:ilvl="0" w:tplc="34A4F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2F7D4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71F21F2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43601F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56150C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BE434D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9"/>
  </w:num>
  <w:num w:numId="5">
    <w:abstractNumId w:val="20"/>
  </w:num>
  <w:num w:numId="6">
    <w:abstractNumId w:val="19"/>
  </w:num>
  <w:num w:numId="7">
    <w:abstractNumId w:val="1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8">
    <w:abstractNumId w:val="2"/>
  </w:num>
  <w:num w:numId="9">
    <w:abstractNumId w:val="28"/>
  </w:num>
  <w:num w:numId="10">
    <w:abstractNumId w:val="3"/>
  </w:num>
  <w:num w:numId="11">
    <w:abstractNumId w:val="15"/>
  </w:num>
  <w:num w:numId="12">
    <w:abstractNumId w:val="13"/>
  </w:num>
  <w:num w:numId="13">
    <w:abstractNumId w:val="27"/>
  </w:num>
  <w:num w:numId="14">
    <w:abstractNumId w:val="12"/>
  </w:num>
  <w:num w:numId="15">
    <w:abstractNumId w:val="6"/>
  </w:num>
  <w:num w:numId="16">
    <w:abstractNumId w:val="26"/>
  </w:num>
  <w:num w:numId="17">
    <w:abstractNumId w:val="18"/>
  </w:num>
  <w:num w:numId="18">
    <w:abstractNumId w:val="8"/>
  </w:num>
  <w:num w:numId="19">
    <w:abstractNumId w:val="16"/>
  </w:num>
  <w:num w:numId="20">
    <w:abstractNumId w:val="10"/>
  </w:num>
  <w:num w:numId="21">
    <w:abstractNumId w:val="25"/>
  </w:num>
  <w:num w:numId="22">
    <w:abstractNumId w:val="23"/>
  </w:num>
  <w:num w:numId="23">
    <w:abstractNumId w:val="11"/>
  </w:num>
  <w:num w:numId="24">
    <w:abstractNumId w:val="24"/>
  </w:num>
  <w:num w:numId="25">
    <w:abstractNumId w:val="9"/>
  </w:num>
  <w:num w:numId="26">
    <w:abstractNumId w:val="17"/>
  </w:num>
  <w:num w:numId="27">
    <w:abstractNumId w:val="4"/>
  </w:num>
  <w:num w:numId="28">
    <w:abstractNumId w:val="7"/>
  </w:num>
  <w:num w:numId="29">
    <w:abstractNumId w:val="5"/>
  </w:num>
  <w:num w:numId="30">
    <w:abstractNumId w:val="22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19B8"/>
    <w:rsid w:val="00002ADF"/>
    <w:rsid w:val="00030A9F"/>
    <w:rsid w:val="000E29C5"/>
    <w:rsid w:val="00250161"/>
    <w:rsid w:val="002512BE"/>
    <w:rsid w:val="002947D9"/>
    <w:rsid w:val="002D1DBB"/>
    <w:rsid w:val="003E7A0C"/>
    <w:rsid w:val="00420AD7"/>
    <w:rsid w:val="00470255"/>
    <w:rsid w:val="00491287"/>
    <w:rsid w:val="004C653E"/>
    <w:rsid w:val="0052562E"/>
    <w:rsid w:val="00546A0D"/>
    <w:rsid w:val="006000BC"/>
    <w:rsid w:val="0067247E"/>
    <w:rsid w:val="006C212A"/>
    <w:rsid w:val="006C6FB4"/>
    <w:rsid w:val="00735F0E"/>
    <w:rsid w:val="0078682B"/>
    <w:rsid w:val="007E61E5"/>
    <w:rsid w:val="00812A1F"/>
    <w:rsid w:val="00884459"/>
    <w:rsid w:val="008D4E2E"/>
    <w:rsid w:val="00961A35"/>
    <w:rsid w:val="00AE19B8"/>
    <w:rsid w:val="00B45976"/>
    <w:rsid w:val="00BA1AC0"/>
    <w:rsid w:val="00C4736D"/>
    <w:rsid w:val="00C872DA"/>
    <w:rsid w:val="00CA0558"/>
    <w:rsid w:val="00D12EBF"/>
    <w:rsid w:val="00DD6DAA"/>
    <w:rsid w:val="00E632F5"/>
    <w:rsid w:val="00EA6DCE"/>
    <w:rsid w:val="00FB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BA5FE53"/>
  <w15:docId w15:val="{4A02CDAD-4D53-4257-93E1-E261870AC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spacing w:line="240" w:lineRule="atLeast"/>
    </w:p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120" w:after="60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Heading1"/>
    <w:next w:val="Normal"/>
    <w:qFormat/>
    <w:pPr>
      <w:numPr>
        <w:ilvl w:val="1"/>
      </w:numPr>
      <w:outlineLvl w:val="1"/>
    </w:pPr>
    <w:rPr>
      <w:sz w:val="20"/>
    </w:rPr>
  </w:style>
  <w:style w:type="paragraph" w:styleId="Heading3">
    <w:name w:val="heading 3"/>
    <w:basedOn w:val="Heading1"/>
    <w:next w:val="Normal"/>
    <w:qFormat/>
    <w:pPr>
      <w:numPr>
        <w:ilvl w:val="2"/>
      </w:numPr>
      <w:outlineLvl w:val="2"/>
    </w:pPr>
    <w:rPr>
      <w:b w:val="0"/>
      <w:i/>
      <w:sz w:val="20"/>
    </w:rPr>
  </w:style>
  <w:style w:type="paragraph" w:styleId="Heading4">
    <w:name w:val="heading 4"/>
    <w:basedOn w:val="Heading1"/>
    <w:next w:val="Normal"/>
    <w:qFormat/>
    <w:pPr>
      <w:numPr>
        <w:ilvl w:val="3"/>
      </w:numPr>
      <w:outlineLvl w:val="3"/>
    </w:pPr>
    <w:rPr>
      <w:b w:val="0"/>
      <w:sz w:val="20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2">
    <w:name w:val="Paragraph2"/>
    <w:basedOn w:val="Normal"/>
    <w:pPr>
      <w:spacing w:before="80"/>
      <w:ind w:left="720"/>
      <w:jc w:val="both"/>
    </w:pPr>
    <w:rPr>
      <w:color w:val="000000"/>
      <w:lang w:val="en-AU"/>
    </w:rPr>
  </w:style>
  <w:style w:type="paragraph" w:styleId="Title">
    <w:name w:val="Title"/>
    <w:basedOn w:val="Normal"/>
    <w:next w:val="Normal"/>
    <w:qFormat/>
    <w:pPr>
      <w:spacing w:line="240" w:lineRule="auto"/>
      <w:jc w:val="center"/>
    </w:pPr>
    <w:rPr>
      <w:rFonts w:ascii="Arial" w:hAnsi="Arial"/>
      <w:b/>
      <w:sz w:val="36"/>
    </w:rPr>
  </w:style>
  <w:style w:type="paragraph" w:styleId="Subtitle">
    <w:name w:val="Subtitle"/>
    <w:basedOn w:val="Normal"/>
    <w:qFormat/>
    <w:pPr>
      <w:spacing w:after="60"/>
      <w:jc w:val="center"/>
    </w:pPr>
    <w:rPr>
      <w:rFonts w:ascii="Arial" w:hAnsi="Arial"/>
      <w:i/>
      <w:sz w:val="36"/>
      <w:lang w:val="en-AU"/>
    </w:rPr>
  </w:style>
  <w:style w:type="paragraph" w:styleId="NormalIndent">
    <w:name w:val="Normal Indent"/>
    <w:basedOn w:val="Normal"/>
    <w:semiHidden/>
    <w:pPr>
      <w:ind w:left="900" w:hanging="900"/>
    </w:pPr>
  </w:style>
  <w:style w:type="paragraph" w:styleId="TOC1">
    <w:name w:val="toc 1"/>
    <w:basedOn w:val="Normal"/>
    <w:next w:val="Normal"/>
    <w:uiPriority w:val="39"/>
    <w:pPr>
      <w:tabs>
        <w:tab w:val="right" w:pos="9360"/>
      </w:tabs>
      <w:spacing w:before="240" w:after="60"/>
      <w:ind w:right="720"/>
    </w:pPr>
  </w:style>
  <w:style w:type="paragraph" w:styleId="TOC2">
    <w:name w:val="toc 2"/>
    <w:basedOn w:val="Normal"/>
    <w:next w:val="Normal"/>
    <w:uiPriority w:val="39"/>
    <w:pPr>
      <w:tabs>
        <w:tab w:val="right" w:pos="9360"/>
      </w:tabs>
      <w:ind w:left="432" w:right="720"/>
    </w:pPr>
  </w:style>
  <w:style w:type="paragraph" w:styleId="TOC3">
    <w:name w:val="toc 3"/>
    <w:basedOn w:val="Normal"/>
    <w:next w:val="Normal"/>
    <w:uiPriority w:val="39"/>
    <w:pPr>
      <w:tabs>
        <w:tab w:val="left" w:pos="1440"/>
        <w:tab w:val="right" w:pos="9360"/>
      </w:tabs>
      <w:ind w:left="864"/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customStyle="1" w:styleId="Paragraph3">
    <w:name w:val="Paragraph3"/>
    <w:basedOn w:val="Normal"/>
    <w:pPr>
      <w:spacing w:before="80" w:line="240" w:lineRule="auto"/>
      <w:ind w:left="1530"/>
      <w:jc w:val="both"/>
    </w:pPr>
  </w:style>
  <w:style w:type="paragraph" w:customStyle="1" w:styleId="Paragraph4">
    <w:name w:val="Paragraph4"/>
    <w:basedOn w:val="Normal"/>
    <w:pPr>
      <w:spacing w:before="80" w:line="240" w:lineRule="auto"/>
      <w:ind w:left="2250"/>
      <w:jc w:val="both"/>
    </w:pPr>
  </w:style>
  <w:style w:type="paragraph" w:customStyle="1" w:styleId="Tabletext">
    <w:name w:val="Tabletext"/>
    <w:basedOn w:val="Normal"/>
    <w:pPr>
      <w:keepLines/>
      <w:spacing w:after="120"/>
    </w:pPr>
  </w:style>
  <w:style w:type="paragraph" w:styleId="BodyText">
    <w:name w:val="Body Text"/>
    <w:basedOn w:val="Normal"/>
    <w:semiHidden/>
    <w:pPr>
      <w:keepLines/>
      <w:spacing w:after="120"/>
      <w:ind w:left="720"/>
    </w:pPr>
  </w:style>
  <w:style w:type="paragraph" w:styleId="TOC4">
    <w:name w:val="toc 4"/>
    <w:basedOn w:val="Normal"/>
    <w:next w:val="Normal"/>
    <w:semiHidden/>
    <w:pPr>
      <w:ind w:left="600"/>
    </w:pPr>
  </w:style>
  <w:style w:type="paragraph" w:styleId="TOC5">
    <w:name w:val="toc 5"/>
    <w:basedOn w:val="Normal"/>
    <w:next w:val="Normal"/>
    <w:semiHidden/>
    <w:pPr>
      <w:ind w:left="800"/>
    </w:pPr>
  </w:style>
  <w:style w:type="paragraph" w:styleId="TOC6">
    <w:name w:val="toc 6"/>
    <w:basedOn w:val="Normal"/>
    <w:next w:val="Normal"/>
    <w:semiHidden/>
    <w:pPr>
      <w:ind w:left="1000"/>
    </w:pPr>
  </w:style>
  <w:style w:type="paragraph" w:styleId="TOC7">
    <w:name w:val="toc 7"/>
    <w:basedOn w:val="Normal"/>
    <w:next w:val="Normal"/>
    <w:semiHidden/>
    <w:pPr>
      <w:ind w:left="1200"/>
    </w:pPr>
  </w:style>
  <w:style w:type="paragraph" w:styleId="TOC8">
    <w:name w:val="toc 8"/>
    <w:basedOn w:val="Normal"/>
    <w:next w:val="Normal"/>
    <w:semiHidden/>
    <w:pPr>
      <w:ind w:left="1400"/>
    </w:pPr>
  </w:style>
  <w:style w:type="paragraph" w:styleId="TOC9">
    <w:name w:val="toc 9"/>
    <w:basedOn w:val="Normal"/>
    <w:next w:val="Normal"/>
    <w:semiHidden/>
    <w:pPr>
      <w:ind w:left="1600"/>
    </w:pPr>
  </w:style>
  <w:style w:type="paragraph" w:customStyle="1" w:styleId="Bullet1">
    <w:name w:val="Bullet1"/>
    <w:basedOn w:val="Normal"/>
    <w:pPr>
      <w:ind w:left="720" w:hanging="432"/>
    </w:pPr>
  </w:style>
  <w:style w:type="paragraph" w:customStyle="1" w:styleId="Bullet2">
    <w:name w:val="Bullet2"/>
    <w:basedOn w:val="Normal"/>
    <w:pPr>
      <w:ind w:left="1440" w:hanging="360"/>
    </w:pPr>
    <w:rPr>
      <w:color w:val="00008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FootnoteReference">
    <w:name w:val="footnote reference"/>
    <w:semiHidden/>
    <w:rPr>
      <w:sz w:val="20"/>
      <w:vertAlign w:val="superscript"/>
    </w:rPr>
  </w:style>
  <w:style w:type="paragraph" w:styleId="FootnoteText">
    <w:name w:val="footnote text"/>
    <w:basedOn w:val="Normal"/>
    <w:semiHidden/>
    <w:pPr>
      <w:keepNext/>
      <w:keepLines/>
      <w:pBdr>
        <w:bottom w:val="single" w:sz="6" w:space="0" w:color="000000"/>
      </w:pBdr>
      <w:spacing w:before="40" w:after="40"/>
      <w:ind w:left="360" w:hanging="360"/>
    </w:pPr>
    <w:rPr>
      <w:rFonts w:ascii="Helvetica" w:hAnsi="Helvetica"/>
      <w:sz w:val="16"/>
    </w:rPr>
  </w:style>
  <w:style w:type="paragraph" w:customStyle="1" w:styleId="MainTitle">
    <w:name w:val="Main Title"/>
    <w:basedOn w:val="Normal"/>
    <w:pPr>
      <w:spacing w:before="480" w:after="60" w:line="240" w:lineRule="auto"/>
      <w:jc w:val="center"/>
    </w:pPr>
    <w:rPr>
      <w:rFonts w:ascii="Arial" w:hAnsi="Arial"/>
      <w:b/>
      <w:kern w:val="28"/>
      <w:sz w:val="32"/>
    </w:rPr>
  </w:style>
  <w:style w:type="paragraph" w:customStyle="1" w:styleId="Paragraph1">
    <w:name w:val="Paragraph1"/>
    <w:basedOn w:val="Normal"/>
    <w:pPr>
      <w:spacing w:before="80" w:line="240" w:lineRule="auto"/>
      <w:jc w:val="both"/>
    </w:pPr>
  </w:style>
  <w:style w:type="paragraph" w:styleId="BodyText2">
    <w:name w:val="Body Text 2"/>
    <w:basedOn w:val="Normal"/>
    <w:semiHidden/>
    <w:rPr>
      <w:i/>
      <w:color w:val="0000FF"/>
    </w:rPr>
  </w:style>
  <w:style w:type="paragraph" w:styleId="BodyTextIndent">
    <w:name w:val="Body Text Indent"/>
    <w:basedOn w:val="Normal"/>
    <w:semiHidden/>
    <w:pPr>
      <w:ind w:left="720"/>
    </w:pPr>
    <w:rPr>
      <w:i/>
      <w:color w:val="0000FF"/>
      <w:u w:val="single"/>
    </w:rPr>
  </w:style>
  <w:style w:type="paragraph" w:customStyle="1" w:styleId="Body">
    <w:name w:val="Body"/>
    <w:basedOn w:val="Normal"/>
    <w:pPr>
      <w:widowControl/>
      <w:spacing w:before="120" w:line="240" w:lineRule="auto"/>
      <w:jc w:val="both"/>
    </w:pPr>
    <w:rPr>
      <w:rFonts w:ascii="Book Antiqua" w:hAnsi="Book Antiqua"/>
    </w:rPr>
  </w:style>
  <w:style w:type="paragraph" w:customStyle="1" w:styleId="Bullet">
    <w:name w:val="Bullet"/>
    <w:basedOn w:val="Normal"/>
    <w:pPr>
      <w:widowControl/>
      <w:numPr>
        <w:numId w:val="22"/>
      </w:numPr>
      <w:tabs>
        <w:tab w:val="left" w:pos="720"/>
      </w:tabs>
      <w:spacing w:before="120" w:line="240" w:lineRule="auto"/>
      <w:ind w:right="360"/>
      <w:jc w:val="both"/>
    </w:pPr>
    <w:rPr>
      <w:rFonts w:ascii="Book Antiqua" w:hAnsi="Book Antiqua"/>
    </w:rPr>
  </w:style>
  <w:style w:type="paragraph" w:customStyle="1" w:styleId="InfoBlue">
    <w:name w:val="InfoBlue"/>
    <w:basedOn w:val="Normal"/>
    <w:next w:val="BodyText"/>
    <w:autoRedefine/>
    <w:pPr>
      <w:spacing w:after="120"/>
      <w:ind w:left="720"/>
    </w:pPr>
    <w:rPr>
      <w:i/>
      <w:color w:val="0000FF"/>
    </w:rPr>
  </w:style>
  <w:style w:type="character" w:styleId="Hyperlink">
    <w:name w:val="Hyperlink"/>
    <w:semiHidden/>
    <w:rPr>
      <w:color w:val="0000FF"/>
      <w:u w:val="single"/>
    </w:rPr>
  </w:style>
  <w:style w:type="paragraph" w:styleId="NormalWeb">
    <w:name w:val="Normal (Web)"/>
    <w:basedOn w:val="Normal"/>
    <w:semiHidden/>
    <w:pPr>
      <w:widowControl/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mbark01\AppData\Local\Temp\rup_uc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rup_ucspec.dot</Template>
  <TotalTime>169</TotalTime>
  <Pages>5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Use Case Specification: Create Order</vt:lpstr>
    </vt:vector>
  </TitlesOfParts>
  <Company>Scarlet Birds Consulting</Company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Case Specification: Create Order</dc:title>
  <dc:subject>Sweet Karoline's Cakes</dc:subject>
  <dc:creator>cslitt03</dc:creator>
  <cp:lastModifiedBy>Jayna Winchester</cp:lastModifiedBy>
  <cp:revision>15</cp:revision>
  <cp:lastPrinted>2011-02-23T16:45:00Z</cp:lastPrinted>
  <dcterms:created xsi:type="dcterms:W3CDTF">2018-10-15T00:13:00Z</dcterms:created>
  <dcterms:modified xsi:type="dcterms:W3CDTF">2018-10-22T04:54:00Z</dcterms:modified>
</cp:coreProperties>
</file>